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33DC6">
        <w:rPr>
          <w:rFonts w:cs="Arial"/>
          <w:b/>
          <w:caps/>
          <w:sz w:val="28"/>
          <w:szCs w:val="28"/>
        </w:rPr>
        <w:t>1</w:t>
      </w:r>
      <w:r w:rsidR="00D54CB6">
        <w:rPr>
          <w:rFonts w:cs="Arial"/>
          <w:b/>
          <w:caps/>
          <w:sz w:val="28"/>
          <w:szCs w:val="28"/>
        </w:rPr>
        <w:t>377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20455" w:rsidP="00655F9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Implantação de lixeira pública na Rua Pedro Souza Ramos, junto à esquina com a Rua Corneteiro Jesus, na região central da cidade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</w:p>
    <w:p w:rsidR="00F22FC9" w:rsidRDefault="00A15048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 xml:space="preserve">providências cabíveis </w:t>
      </w:r>
      <w:r w:rsidR="00F85F59">
        <w:rPr>
          <w:rFonts w:cs="Arial"/>
        </w:rPr>
        <w:t xml:space="preserve">visando </w:t>
      </w:r>
      <w:r w:rsidR="005B56BE">
        <w:rPr>
          <w:rFonts w:cs="Arial"/>
        </w:rPr>
        <w:t>à</w:t>
      </w:r>
      <w:r w:rsidR="004F140B">
        <w:rPr>
          <w:rFonts w:cs="Arial"/>
        </w:rPr>
        <w:t xml:space="preserve"> </w:t>
      </w:r>
      <w:r w:rsidR="00F17458">
        <w:rPr>
          <w:rFonts w:cs="Arial"/>
        </w:rPr>
        <w:t>i</w:t>
      </w:r>
      <w:r w:rsidR="00DF14B8" w:rsidRPr="00DF14B8">
        <w:rPr>
          <w:rFonts w:cs="Arial"/>
        </w:rPr>
        <w:t>mplantação de lixeira pública na Rua Pedro Souza Ramos, junto à esquina com a Rua Corneteiro Jesus, na região central da cidade</w:t>
      </w:r>
      <w:r w:rsidR="00DF14B8">
        <w:rPr>
          <w:rFonts w:cs="Arial"/>
        </w:rPr>
        <w:t>.</w:t>
      </w:r>
    </w:p>
    <w:p w:rsidR="00914B25" w:rsidRDefault="00EE296A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EE296A">
        <w:rPr>
          <w:rFonts w:cs="Arial"/>
        </w:rPr>
        <w:t xml:space="preserve">O presente requerimento é medida necessária, pois, </w:t>
      </w:r>
      <w:r w:rsidR="008869B1" w:rsidRPr="008869B1">
        <w:rPr>
          <w:rFonts w:cs="Arial"/>
          <w:color w:val="000000"/>
          <w:shd w:val="clear" w:color="auto" w:fill="FFFFFF"/>
        </w:rPr>
        <w:t>muitos moradores e comerciantes precisam colocar o lixo na via pública para o recolhimento, entretanto, o local não po</w:t>
      </w:r>
      <w:r w:rsidR="008869B1">
        <w:rPr>
          <w:rFonts w:cs="Arial"/>
          <w:color w:val="000000"/>
          <w:shd w:val="clear" w:color="auto" w:fill="FFFFFF"/>
        </w:rPr>
        <w:t>ssui uma lixeira para o depó</w:t>
      </w:r>
      <w:r w:rsidR="008869B1" w:rsidRPr="008869B1">
        <w:rPr>
          <w:rFonts w:cs="Arial"/>
          <w:color w:val="000000"/>
          <w:shd w:val="clear" w:color="auto" w:fill="FFFFFF"/>
        </w:rPr>
        <w:t>sito do material, obrigando os munícipes a colocar os sacos no chão para que seja feita a coleta. Ocorre que, enquanto a coleta não é realizada, os animais, em busca de alimentos, acabam rasgando os sacos de lixos, o que prejudica a saúde do meio ambiente e a estética da região central da nossa cidade</w:t>
      </w:r>
      <w:r w:rsidR="00914B25">
        <w:rPr>
          <w:rFonts w:cs="Arial"/>
        </w:rPr>
        <w:t>.</w:t>
      </w:r>
    </w:p>
    <w:p w:rsidR="00CA3041" w:rsidRDefault="00D423B1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D423B1">
        <w:rPr>
          <w:rFonts w:cs="Arial"/>
        </w:rPr>
        <w:t>A medida também se justifica pela valorização do comércio local, pela saúde das pessoas que residem na região, pelos comerciantes e</w:t>
      </w:r>
      <w:bookmarkStart w:id="0" w:name="_GoBack"/>
      <w:bookmarkEnd w:id="0"/>
      <w:r w:rsidRPr="00D423B1">
        <w:rPr>
          <w:rFonts w:cs="Arial"/>
        </w:rPr>
        <w:t xml:space="preserve"> pela população que precisa ir à Santa Casa de Jacareí, considerando que fica </w:t>
      </w:r>
      <w:r w:rsidR="00AB67D7">
        <w:rPr>
          <w:rFonts w:cs="Arial"/>
        </w:rPr>
        <w:t>a</w:t>
      </w:r>
      <w:r w:rsidRPr="00D423B1">
        <w:rPr>
          <w:rFonts w:cs="Arial"/>
        </w:rPr>
        <w:t xml:space="preserve"> poucos metros do hospital</w:t>
      </w:r>
      <w:r w:rsidR="00CA3041">
        <w:rPr>
          <w:rFonts w:cs="Arial"/>
        </w:rPr>
        <w:t>.</w:t>
      </w:r>
    </w:p>
    <w:p w:rsidR="005717D0" w:rsidRPr="004A2030" w:rsidRDefault="00343E6B" w:rsidP="007C2337">
      <w:pPr>
        <w:tabs>
          <w:tab w:val="left" w:pos="-600"/>
          <w:tab w:val="left" w:pos="3402"/>
        </w:tabs>
        <w:spacing w:after="40" w:line="324" w:lineRule="auto"/>
        <w:ind w:firstLine="1701"/>
        <w:jc w:val="both"/>
        <w:rPr>
          <w:rFonts w:cs="Arial"/>
        </w:rPr>
      </w:pPr>
      <w:r w:rsidRPr="00343E6B">
        <w:rPr>
          <w:rFonts w:cs="Arial"/>
        </w:rPr>
        <w:t xml:space="preserve">Cabe observar também que a pesquisa de imagem no site “Google” demonstra a via com os lixos pelo chão, o que também prejudica </w:t>
      </w:r>
      <w:r w:rsidR="0009706E">
        <w:rPr>
          <w:rFonts w:cs="Arial"/>
        </w:rPr>
        <w:t>a</w:t>
      </w:r>
      <w:r w:rsidRPr="00343E6B">
        <w:rPr>
          <w:rFonts w:cs="Arial"/>
        </w:rPr>
        <w:t xml:space="preserve"> local</w:t>
      </w:r>
      <w:r w:rsidR="0009706E">
        <w:rPr>
          <w:rFonts w:cs="Arial"/>
        </w:rPr>
        <w:t>idade</w:t>
      </w:r>
      <w:r w:rsidRPr="00343E6B">
        <w:rPr>
          <w:rFonts w:cs="Arial"/>
        </w:rPr>
        <w:t>.</w:t>
      </w:r>
      <w:r w:rsidR="007C2337">
        <w:rPr>
          <w:rFonts w:cs="Arial"/>
        </w:rPr>
        <w:t xml:space="preserve"> Foto em anexo.</w:t>
      </w:r>
    </w:p>
    <w:p w:rsidR="00674860" w:rsidRDefault="00C041F5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C041F5">
        <w:rPr>
          <w:rFonts w:cs="Arial"/>
        </w:rPr>
        <w:t>Dessa forma, respeitosamente, acion</w:t>
      </w:r>
      <w:r w:rsidR="00D4017B">
        <w:rPr>
          <w:rFonts w:cs="Arial"/>
        </w:rPr>
        <w:t xml:space="preserve">amos a Administração Municipal </w:t>
      </w:r>
      <w:r w:rsidRPr="00C041F5">
        <w:rPr>
          <w:rFonts w:cs="Arial"/>
        </w:rPr>
        <w:t>e agradecemos por seu empenho para que a situação seja devidamente considerada e atendida</w:t>
      </w:r>
      <w:r w:rsidR="008A6E16">
        <w:rPr>
          <w:rFonts w:cs="Arial"/>
        </w:rPr>
        <w:t>.</w:t>
      </w:r>
    </w:p>
    <w:p w:rsidR="00820B1B" w:rsidRDefault="00820B1B" w:rsidP="007C2337">
      <w:pPr>
        <w:tabs>
          <w:tab w:val="left" w:pos="-600"/>
        </w:tabs>
        <w:spacing w:after="40" w:line="324" w:lineRule="auto"/>
        <w:ind w:firstLine="1701"/>
        <w:jc w:val="both"/>
        <w:rPr>
          <w:rFonts w:cs="Arial"/>
        </w:rPr>
      </w:pPr>
      <w:r w:rsidRPr="00820B1B">
        <w:rPr>
          <w:rFonts w:cs="Arial"/>
        </w:rPr>
        <w:t>Na certeza de recebermos atenção ao indicado, subscrevemos agradecidos</w:t>
      </w:r>
      <w:r>
        <w:rPr>
          <w:rFonts w:cs="Arial"/>
        </w:rPr>
        <w:t>.</w:t>
      </w:r>
    </w:p>
    <w:p w:rsidR="00691975" w:rsidRDefault="003A77BE" w:rsidP="0059784F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D7996">
        <w:rPr>
          <w:rFonts w:cs="Arial"/>
        </w:rPr>
        <w:t>1</w:t>
      </w:r>
      <w:r w:rsidR="00242CA0">
        <w:rPr>
          <w:rFonts w:cs="Arial"/>
        </w:rPr>
        <w:t>9</w:t>
      </w:r>
      <w:r w:rsidR="00584E86">
        <w:rPr>
          <w:rFonts w:cs="Arial"/>
        </w:rPr>
        <w:t xml:space="preserve"> de </w:t>
      </w:r>
      <w:r w:rsidR="00CD7996">
        <w:rPr>
          <w:rFonts w:cs="Arial"/>
        </w:rPr>
        <w:t>maio</w:t>
      </w:r>
      <w:r w:rsidR="005A1020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A0BDC" w:rsidRPr="005D429C" w:rsidRDefault="001A0BDC" w:rsidP="001A0BD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31A32" w:rsidRDefault="001A0BDC" w:rsidP="0059784F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E61697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ODEMOS</w:t>
      </w:r>
      <w:r w:rsidR="00A31A32">
        <w:rPr>
          <w:rFonts w:eastAsia="Calibri" w:cs="Arial"/>
          <w:lang w:eastAsia="en-US"/>
        </w:rPr>
        <w:br w:type="page"/>
      </w:r>
    </w:p>
    <w:p w:rsidR="0016647C" w:rsidRDefault="0016647C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noProof/>
        </w:rPr>
      </w:pPr>
    </w:p>
    <w:p w:rsidR="00A05932" w:rsidRDefault="0016647C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noProof/>
        </w:rPr>
        <w:drawing>
          <wp:inline distT="0" distB="0" distL="0" distR="0" wp14:anchorId="463BB886">
            <wp:extent cx="5399405" cy="350520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1"/>
                    <a:stretch/>
                  </pic:blipFill>
                  <pic:spPr bwMode="auto">
                    <a:xfrm>
                      <a:off x="0" y="0"/>
                      <a:ext cx="5400003" cy="350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05932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239" w:rsidRDefault="00673239">
      <w:r>
        <w:separator/>
      </w:r>
    </w:p>
  </w:endnote>
  <w:endnote w:type="continuationSeparator" w:id="0">
    <w:p w:rsidR="00673239" w:rsidRDefault="0067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239" w:rsidRDefault="00673239">
      <w:r>
        <w:separator/>
      </w:r>
    </w:p>
  </w:footnote>
  <w:footnote w:type="continuationSeparator" w:id="0">
    <w:p w:rsidR="00673239" w:rsidRDefault="00673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A2030">
      <w:rPr>
        <w:rFonts w:cs="Arial"/>
        <w:b/>
        <w:sz w:val="20"/>
        <w:szCs w:val="20"/>
        <w:u w:val="single"/>
      </w:rPr>
      <w:t>1</w:t>
    </w:r>
    <w:r w:rsidR="0016647C">
      <w:rPr>
        <w:rFonts w:cs="Arial"/>
        <w:b/>
        <w:sz w:val="20"/>
        <w:szCs w:val="20"/>
        <w:u w:val="single"/>
      </w:rPr>
      <w:t>377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BDC">
      <w:rPr>
        <w:rFonts w:cs="Arial"/>
        <w:b/>
        <w:sz w:val="20"/>
        <w:szCs w:val="20"/>
        <w:u w:val="single"/>
      </w:rPr>
      <w:t>Roninha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42C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42C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DDC"/>
    <w:rsid w:val="00011AE9"/>
    <w:rsid w:val="00012789"/>
    <w:rsid w:val="0001430A"/>
    <w:rsid w:val="00022CD8"/>
    <w:rsid w:val="00024FD3"/>
    <w:rsid w:val="00025B1F"/>
    <w:rsid w:val="00030DCE"/>
    <w:rsid w:val="00033AE3"/>
    <w:rsid w:val="00034A23"/>
    <w:rsid w:val="00037D14"/>
    <w:rsid w:val="00043B26"/>
    <w:rsid w:val="00045D0E"/>
    <w:rsid w:val="00047EFF"/>
    <w:rsid w:val="00053BB0"/>
    <w:rsid w:val="00056288"/>
    <w:rsid w:val="000639B6"/>
    <w:rsid w:val="00063D05"/>
    <w:rsid w:val="00064157"/>
    <w:rsid w:val="000805E2"/>
    <w:rsid w:val="000866C7"/>
    <w:rsid w:val="00086F0A"/>
    <w:rsid w:val="000921C3"/>
    <w:rsid w:val="00094490"/>
    <w:rsid w:val="000958D5"/>
    <w:rsid w:val="0009706E"/>
    <w:rsid w:val="00097CAE"/>
    <w:rsid w:val="000A1D21"/>
    <w:rsid w:val="000A2C07"/>
    <w:rsid w:val="000B5354"/>
    <w:rsid w:val="000C3122"/>
    <w:rsid w:val="000D5B1B"/>
    <w:rsid w:val="000E2B8B"/>
    <w:rsid w:val="000E3BE0"/>
    <w:rsid w:val="000E7178"/>
    <w:rsid w:val="000F6251"/>
    <w:rsid w:val="00103135"/>
    <w:rsid w:val="0010354A"/>
    <w:rsid w:val="00106091"/>
    <w:rsid w:val="00110444"/>
    <w:rsid w:val="0011135B"/>
    <w:rsid w:val="0011762B"/>
    <w:rsid w:val="00127BFD"/>
    <w:rsid w:val="00133156"/>
    <w:rsid w:val="00134CF2"/>
    <w:rsid w:val="001354B7"/>
    <w:rsid w:val="00136B9E"/>
    <w:rsid w:val="00143AD7"/>
    <w:rsid w:val="001444E6"/>
    <w:rsid w:val="0014591F"/>
    <w:rsid w:val="00150EE2"/>
    <w:rsid w:val="001564C9"/>
    <w:rsid w:val="001614EC"/>
    <w:rsid w:val="0016647C"/>
    <w:rsid w:val="001706D2"/>
    <w:rsid w:val="0017083B"/>
    <w:rsid w:val="00172E81"/>
    <w:rsid w:val="001732F2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0BDC"/>
    <w:rsid w:val="001B0773"/>
    <w:rsid w:val="001B5CA7"/>
    <w:rsid w:val="001B6067"/>
    <w:rsid w:val="001C3E9C"/>
    <w:rsid w:val="001C53F1"/>
    <w:rsid w:val="001C6B74"/>
    <w:rsid w:val="001C7A18"/>
    <w:rsid w:val="001D539A"/>
    <w:rsid w:val="001D6732"/>
    <w:rsid w:val="001E01CA"/>
    <w:rsid w:val="001E46F4"/>
    <w:rsid w:val="001E4ADC"/>
    <w:rsid w:val="001F13C3"/>
    <w:rsid w:val="001F33CF"/>
    <w:rsid w:val="001F54BC"/>
    <w:rsid w:val="00204A6A"/>
    <w:rsid w:val="00204ED7"/>
    <w:rsid w:val="0020539C"/>
    <w:rsid w:val="00205E78"/>
    <w:rsid w:val="00212E2C"/>
    <w:rsid w:val="00214D62"/>
    <w:rsid w:val="00215DB2"/>
    <w:rsid w:val="002306E4"/>
    <w:rsid w:val="00230859"/>
    <w:rsid w:val="00230EBD"/>
    <w:rsid w:val="00231E06"/>
    <w:rsid w:val="00240DDA"/>
    <w:rsid w:val="00242CA0"/>
    <w:rsid w:val="002460CA"/>
    <w:rsid w:val="0025135A"/>
    <w:rsid w:val="00253C82"/>
    <w:rsid w:val="00256809"/>
    <w:rsid w:val="00257FA1"/>
    <w:rsid w:val="002639D4"/>
    <w:rsid w:val="00266B01"/>
    <w:rsid w:val="00266C39"/>
    <w:rsid w:val="00270AC7"/>
    <w:rsid w:val="002724F9"/>
    <w:rsid w:val="00281877"/>
    <w:rsid w:val="002913E2"/>
    <w:rsid w:val="0029179A"/>
    <w:rsid w:val="002A0655"/>
    <w:rsid w:val="002A3BAA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1FC"/>
    <w:rsid w:val="002E12C0"/>
    <w:rsid w:val="002E6F86"/>
    <w:rsid w:val="002F02DB"/>
    <w:rsid w:val="002F3F90"/>
    <w:rsid w:val="0030168E"/>
    <w:rsid w:val="003060CD"/>
    <w:rsid w:val="00317C1A"/>
    <w:rsid w:val="003205B5"/>
    <w:rsid w:val="00323F0F"/>
    <w:rsid w:val="003272A9"/>
    <w:rsid w:val="00343DCC"/>
    <w:rsid w:val="00343E6B"/>
    <w:rsid w:val="003459E6"/>
    <w:rsid w:val="00346E9F"/>
    <w:rsid w:val="00347D5E"/>
    <w:rsid w:val="00352128"/>
    <w:rsid w:val="00362F8B"/>
    <w:rsid w:val="003638CC"/>
    <w:rsid w:val="00367DC3"/>
    <w:rsid w:val="00376CD3"/>
    <w:rsid w:val="003770FF"/>
    <w:rsid w:val="00381797"/>
    <w:rsid w:val="003817BD"/>
    <w:rsid w:val="003848C4"/>
    <w:rsid w:val="00385370"/>
    <w:rsid w:val="00385C96"/>
    <w:rsid w:val="00395C87"/>
    <w:rsid w:val="00397FF3"/>
    <w:rsid w:val="003A1AD8"/>
    <w:rsid w:val="003A2AE5"/>
    <w:rsid w:val="003A77BE"/>
    <w:rsid w:val="003B0528"/>
    <w:rsid w:val="003B0CD2"/>
    <w:rsid w:val="003B372E"/>
    <w:rsid w:val="003B3C62"/>
    <w:rsid w:val="003C481E"/>
    <w:rsid w:val="003E188F"/>
    <w:rsid w:val="003E2535"/>
    <w:rsid w:val="003E2B39"/>
    <w:rsid w:val="003F0515"/>
    <w:rsid w:val="003F2C11"/>
    <w:rsid w:val="003F7D5C"/>
    <w:rsid w:val="00412795"/>
    <w:rsid w:val="004241A4"/>
    <w:rsid w:val="0043369C"/>
    <w:rsid w:val="00435B72"/>
    <w:rsid w:val="0043610D"/>
    <w:rsid w:val="004468D2"/>
    <w:rsid w:val="00451BDA"/>
    <w:rsid w:val="00452673"/>
    <w:rsid w:val="00457564"/>
    <w:rsid w:val="0046044A"/>
    <w:rsid w:val="00464CAE"/>
    <w:rsid w:val="00471AAE"/>
    <w:rsid w:val="00484A85"/>
    <w:rsid w:val="00485A36"/>
    <w:rsid w:val="00487D64"/>
    <w:rsid w:val="00493115"/>
    <w:rsid w:val="0049423C"/>
    <w:rsid w:val="004A2030"/>
    <w:rsid w:val="004A4DE1"/>
    <w:rsid w:val="004B69C5"/>
    <w:rsid w:val="004C0CA0"/>
    <w:rsid w:val="004C0E4F"/>
    <w:rsid w:val="004C0F6B"/>
    <w:rsid w:val="004C2C30"/>
    <w:rsid w:val="004C4A65"/>
    <w:rsid w:val="004C6832"/>
    <w:rsid w:val="004C6C78"/>
    <w:rsid w:val="004D081B"/>
    <w:rsid w:val="004D32C5"/>
    <w:rsid w:val="004D3A9D"/>
    <w:rsid w:val="004D7F2F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246E"/>
    <w:rsid w:val="0051367E"/>
    <w:rsid w:val="00515DAD"/>
    <w:rsid w:val="00521ABE"/>
    <w:rsid w:val="00523673"/>
    <w:rsid w:val="00524669"/>
    <w:rsid w:val="00533862"/>
    <w:rsid w:val="00536601"/>
    <w:rsid w:val="00540B1F"/>
    <w:rsid w:val="00543B1A"/>
    <w:rsid w:val="00547485"/>
    <w:rsid w:val="00554FC4"/>
    <w:rsid w:val="00557EF4"/>
    <w:rsid w:val="00564368"/>
    <w:rsid w:val="00564775"/>
    <w:rsid w:val="00570D8A"/>
    <w:rsid w:val="005717D0"/>
    <w:rsid w:val="005736A2"/>
    <w:rsid w:val="00576238"/>
    <w:rsid w:val="0058109A"/>
    <w:rsid w:val="005846A3"/>
    <w:rsid w:val="00584E86"/>
    <w:rsid w:val="005868AE"/>
    <w:rsid w:val="00590750"/>
    <w:rsid w:val="0059363C"/>
    <w:rsid w:val="005937EC"/>
    <w:rsid w:val="005965BD"/>
    <w:rsid w:val="0059784F"/>
    <w:rsid w:val="005A01D0"/>
    <w:rsid w:val="005A03FA"/>
    <w:rsid w:val="005A1020"/>
    <w:rsid w:val="005A2B48"/>
    <w:rsid w:val="005A2D4F"/>
    <w:rsid w:val="005B3D21"/>
    <w:rsid w:val="005B56BE"/>
    <w:rsid w:val="005C3938"/>
    <w:rsid w:val="005D093A"/>
    <w:rsid w:val="005D2CB3"/>
    <w:rsid w:val="005D30B2"/>
    <w:rsid w:val="005D5519"/>
    <w:rsid w:val="005D58C4"/>
    <w:rsid w:val="005D702D"/>
    <w:rsid w:val="005D761A"/>
    <w:rsid w:val="005E138D"/>
    <w:rsid w:val="005F124D"/>
    <w:rsid w:val="005F3CFD"/>
    <w:rsid w:val="006041AC"/>
    <w:rsid w:val="006144F0"/>
    <w:rsid w:val="00615891"/>
    <w:rsid w:val="00624472"/>
    <w:rsid w:val="0062576D"/>
    <w:rsid w:val="00630874"/>
    <w:rsid w:val="00633DC6"/>
    <w:rsid w:val="006342A9"/>
    <w:rsid w:val="006426AE"/>
    <w:rsid w:val="00646550"/>
    <w:rsid w:val="00650427"/>
    <w:rsid w:val="00651B00"/>
    <w:rsid w:val="00651D9D"/>
    <w:rsid w:val="00654B6F"/>
    <w:rsid w:val="00655F93"/>
    <w:rsid w:val="00656B85"/>
    <w:rsid w:val="00656C18"/>
    <w:rsid w:val="006627ED"/>
    <w:rsid w:val="006664AA"/>
    <w:rsid w:val="0066682B"/>
    <w:rsid w:val="00671277"/>
    <w:rsid w:val="006716CD"/>
    <w:rsid w:val="00673239"/>
    <w:rsid w:val="00674860"/>
    <w:rsid w:val="00674F7D"/>
    <w:rsid w:val="00677978"/>
    <w:rsid w:val="00681021"/>
    <w:rsid w:val="00682E6E"/>
    <w:rsid w:val="00683CB8"/>
    <w:rsid w:val="006852F2"/>
    <w:rsid w:val="00690D1E"/>
    <w:rsid w:val="00691738"/>
    <w:rsid w:val="00691975"/>
    <w:rsid w:val="00691CF5"/>
    <w:rsid w:val="00692C37"/>
    <w:rsid w:val="0069312F"/>
    <w:rsid w:val="00693CE1"/>
    <w:rsid w:val="00697028"/>
    <w:rsid w:val="006A370D"/>
    <w:rsid w:val="006A68DE"/>
    <w:rsid w:val="006A7F1B"/>
    <w:rsid w:val="006B0B8E"/>
    <w:rsid w:val="006B15A9"/>
    <w:rsid w:val="006B23ED"/>
    <w:rsid w:val="006C18A7"/>
    <w:rsid w:val="006C1F23"/>
    <w:rsid w:val="006C4521"/>
    <w:rsid w:val="006C467C"/>
    <w:rsid w:val="006C59BC"/>
    <w:rsid w:val="006C5E1D"/>
    <w:rsid w:val="006D6F7D"/>
    <w:rsid w:val="006E6581"/>
    <w:rsid w:val="006E7E66"/>
    <w:rsid w:val="006F21EE"/>
    <w:rsid w:val="006F4E64"/>
    <w:rsid w:val="006F5435"/>
    <w:rsid w:val="006F7B0A"/>
    <w:rsid w:val="00712E28"/>
    <w:rsid w:val="00713B83"/>
    <w:rsid w:val="00715F74"/>
    <w:rsid w:val="00722583"/>
    <w:rsid w:val="00725205"/>
    <w:rsid w:val="00725E66"/>
    <w:rsid w:val="007274B8"/>
    <w:rsid w:val="00727CDB"/>
    <w:rsid w:val="0073062F"/>
    <w:rsid w:val="00730BE1"/>
    <w:rsid w:val="0073407F"/>
    <w:rsid w:val="00747A8E"/>
    <w:rsid w:val="00760B49"/>
    <w:rsid w:val="00765ECD"/>
    <w:rsid w:val="00770D1F"/>
    <w:rsid w:val="00770F33"/>
    <w:rsid w:val="0077341D"/>
    <w:rsid w:val="00775A1B"/>
    <w:rsid w:val="00775C0C"/>
    <w:rsid w:val="007838DC"/>
    <w:rsid w:val="00786BE9"/>
    <w:rsid w:val="007902E6"/>
    <w:rsid w:val="00790509"/>
    <w:rsid w:val="00790911"/>
    <w:rsid w:val="0079610E"/>
    <w:rsid w:val="00796991"/>
    <w:rsid w:val="007A5A9C"/>
    <w:rsid w:val="007B252E"/>
    <w:rsid w:val="007C2337"/>
    <w:rsid w:val="007C4C54"/>
    <w:rsid w:val="007C5A52"/>
    <w:rsid w:val="007C5F7A"/>
    <w:rsid w:val="007D39FD"/>
    <w:rsid w:val="007D59D3"/>
    <w:rsid w:val="007D6E6F"/>
    <w:rsid w:val="007E02AD"/>
    <w:rsid w:val="007E0F3A"/>
    <w:rsid w:val="007E3F69"/>
    <w:rsid w:val="007F75CA"/>
    <w:rsid w:val="00800E3A"/>
    <w:rsid w:val="00801632"/>
    <w:rsid w:val="0080197E"/>
    <w:rsid w:val="00804F23"/>
    <w:rsid w:val="008050EC"/>
    <w:rsid w:val="0080555F"/>
    <w:rsid w:val="00805B42"/>
    <w:rsid w:val="008067DF"/>
    <w:rsid w:val="00806D46"/>
    <w:rsid w:val="00810024"/>
    <w:rsid w:val="0081105D"/>
    <w:rsid w:val="00820B1B"/>
    <w:rsid w:val="00820C13"/>
    <w:rsid w:val="00833E7C"/>
    <w:rsid w:val="00833F85"/>
    <w:rsid w:val="00840A48"/>
    <w:rsid w:val="0084326F"/>
    <w:rsid w:val="00845316"/>
    <w:rsid w:val="00846652"/>
    <w:rsid w:val="008474F2"/>
    <w:rsid w:val="00853E3C"/>
    <w:rsid w:val="00861032"/>
    <w:rsid w:val="00863A26"/>
    <w:rsid w:val="008653B4"/>
    <w:rsid w:val="00870972"/>
    <w:rsid w:val="00870F59"/>
    <w:rsid w:val="008718DE"/>
    <w:rsid w:val="0087485D"/>
    <w:rsid w:val="00876EFD"/>
    <w:rsid w:val="00877B35"/>
    <w:rsid w:val="00877E50"/>
    <w:rsid w:val="00881A74"/>
    <w:rsid w:val="00882A22"/>
    <w:rsid w:val="008869B1"/>
    <w:rsid w:val="00886FB7"/>
    <w:rsid w:val="008909A4"/>
    <w:rsid w:val="008A0BA0"/>
    <w:rsid w:val="008A0EB2"/>
    <w:rsid w:val="008A2C08"/>
    <w:rsid w:val="008A6E16"/>
    <w:rsid w:val="008B4774"/>
    <w:rsid w:val="008B718C"/>
    <w:rsid w:val="008C33AB"/>
    <w:rsid w:val="008C68E6"/>
    <w:rsid w:val="008C72B7"/>
    <w:rsid w:val="008E67EA"/>
    <w:rsid w:val="008F1E6B"/>
    <w:rsid w:val="008F32B5"/>
    <w:rsid w:val="008F3B74"/>
    <w:rsid w:val="008F5695"/>
    <w:rsid w:val="008F7625"/>
    <w:rsid w:val="00902ECD"/>
    <w:rsid w:val="00914B25"/>
    <w:rsid w:val="00922964"/>
    <w:rsid w:val="00927738"/>
    <w:rsid w:val="009321EF"/>
    <w:rsid w:val="009329F7"/>
    <w:rsid w:val="009362A2"/>
    <w:rsid w:val="0095731D"/>
    <w:rsid w:val="009579A2"/>
    <w:rsid w:val="0096194D"/>
    <w:rsid w:val="00973BE4"/>
    <w:rsid w:val="00973CDD"/>
    <w:rsid w:val="009747F8"/>
    <w:rsid w:val="009768E6"/>
    <w:rsid w:val="00980B5A"/>
    <w:rsid w:val="00992502"/>
    <w:rsid w:val="009956BB"/>
    <w:rsid w:val="009958CE"/>
    <w:rsid w:val="009A2ABD"/>
    <w:rsid w:val="009A6FC5"/>
    <w:rsid w:val="009B207E"/>
    <w:rsid w:val="009B32F8"/>
    <w:rsid w:val="009B3567"/>
    <w:rsid w:val="009B5653"/>
    <w:rsid w:val="009C0A2D"/>
    <w:rsid w:val="009C6F58"/>
    <w:rsid w:val="009D0F6E"/>
    <w:rsid w:val="009D4534"/>
    <w:rsid w:val="009D50D4"/>
    <w:rsid w:val="009D512F"/>
    <w:rsid w:val="009D7D92"/>
    <w:rsid w:val="009E1F05"/>
    <w:rsid w:val="009E2101"/>
    <w:rsid w:val="009E6263"/>
    <w:rsid w:val="009E6B3F"/>
    <w:rsid w:val="009F1A9A"/>
    <w:rsid w:val="009F6675"/>
    <w:rsid w:val="00A00E6E"/>
    <w:rsid w:val="00A0463C"/>
    <w:rsid w:val="00A05932"/>
    <w:rsid w:val="00A0655B"/>
    <w:rsid w:val="00A11F34"/>
    <w:rsid w:val="00A15048"/>
    <w:rsid w:val="00A153EA"/>
    <w:rsid w:val="00A21A8C"/>
    <w:rsid w:val="00A23A1F"/>
    <w:rsid w:val="00A27BBB"/>
    <w:rsid w:val="00A31A32"/>
    <w:rsid w:val="00A349F1"/>
    <w:rsid w:val="00A37227"/>
    <w:rsid w:val="00A461C6"/>
    <w:rsid w:val="00A46B01"/>
    <w:rsid w:val="00A6526E"/>
    <w:rsid w:val="00A70033"/>
    <w:rsid w:val="00A753E8"/>
    <w:rsid w:val="00A75733"/>
    <w:rsid w:val="00A844CE"/>
    <w:rsid w:val="00A85A5E"/>
    <w:rsid w:val="00A877EE"/>
    <w:rsid w:val="00A92CB9"/>
    <w:rsid w:val="00A97741"/>
    <w:rsid w:val="00AA6FC7"/>
    <w:rsid w:val="00AA749C"/>
    <w:rsid w:val="00AB0E31"/>
    <w:rsid w:val="00AB4F89"/>
    <w:rsid w:val="00AB67D7"/>
    <w:rsid w:val="00AC24F9"/>
    <w:rsid w:val="00AC6256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7D93"/>
    <w:rsid w:val="00B30EF9"/>
    <w:rsid w:val="00B34959"/>
    <w:rsid w:val="00B35057"/>
    <w:rsid w:val="00B36C0E"/>
    <w:rsid w:val="00B36FD3"/>
    <w:rsid w:val="00B37DAF"/>
    <w:rsid w:val="00B424DC"/>
    <w:rsid w:val="00B42A58"/>
    <w:rsid w:val="00B446D3"/>
    <w:rsid w:val="00B45AF4"/>
    <w:rsid w:val="00B5265F"/>
    <w:rsid w:val="00B55C4D"/>
    <w:rsid w:val="00B57E0F"/>
    <w:rsid w:val="00B67EB4"/>
    <w:rsid w:val="00B71CFA"/>
    <w:rsid w:val="00B72EEE"/>
    <w:rsid w:val="00B75CEF"/>
    <w:rsid w:val="00B77532"/>
    <w:rsid w:val="00B8293E"/>
    <w:rsid w:val="00B83A56"/>
    <w:rsid w:val="00B86525"/>
    <w:rsid w:val="00B92845"/>
    <w:rsid w:val="00B977F9"/>
    <w:rsid w:val="00BA1565"/>
    <w:rsid w:val="00BA6DDD"/>
    <w:rsid w:val="00BB1A6F"/>
    <w:rsid w:val="00BB3F3E"/>
    <w:rsid w:val="00BC123C"/>
    <w:rsid w:val="00BC18AE"/>
    <w:rsid w:val="00BC44DF"/>
    <w:rsid w:val="00BC58F1"/>
    <w:rsid w:val="00BC685F"/>
    <w:rsid w:val="00BD1F36"/>
    <w:rsid w:val="00BD34B9"/>
    <w:rsid w:val="00BD3C47"/>
    <w:rsid w:val="00BD6A4C"/>
    <w:rsid w:val="00BD6F85"/>
    <w:rsid w:val="00BE1B39"/>
    <w:rsid w:val="00BE1B98"/>
    <w:rsid w:val="00BE4559"/>
    <w:rsid w:val="00BF0471"/>
    <w:rsid w:val="00BF76F2"/>
    <w:rsid w:val="00BF791A"/>
    <w:rsid w:val="00C02F15"/>
    <w:rsid w:val="00C040CD"/>
    <w:rsid w:val="00C041F5"/>
    <w:rsid w:val="00C06926"/>
    <w:rsid w:val="00C06BEA"/>
    <w:rsid w:val="00C076A8"/>
    <w:rsid w:val="00C10DC3"/>
    <w:rsid w:val="00C13CD8"/>
    <w:rsid w:val="00C1520A"/>
    <w:rsid w:val="00C15545"/>
    <w:rsid w:val="00C20455"/>
    <w:rsid w:val="00C36E68"/>
    <w:rsid w:val="00C379C9"/>
    <w:rsid w:val="00C42806"/>
    <w:rsid w:val="00C44D39"/>
    <w:rsid w:val="00C45509"/>
    <w:rsid w:val="00C46328"/>
    <w:rsid w:val="00C60348"/>
    <w:rsid w:val="00C61733"/>
    <w:rsid w:val="00C618F0"/>
    <w:rsid w:val="00C7080A"/>
    <w:rsid w:val="00C7096C"/>
    <w:rsid w:val="00C73A1C"/>
    <w:rsid w:val="00C76263"/>
    <w:rsid w:val="00C81A87"/>
    <w:rsid w:val="00C81F67"/>
    <w:rsid w:val="00C94949"/>
    <w:rsid w:val="00CA1995"/>
    <w:rsid w:val="00CA3041"/>
    <w:rsid w:val="00CA5103"/>
    <w:rsid w:val="00CA759E"/>
    <w:rsid w:val="00CA7AD2"/>
    <w:rsid w:val="00CB2BAB"/>
    <w:rsid w:val="00CB45A8"/>
    <w:rsid w:val="00CC3F13"/>
    <w:rsid w:val="00CD06BD"/>
    <w:rsid w:val="00CD3876"/>
    <w:rsid w:val="00CD447B"/>
    <w:rsid w:val="00CD7996"/>
    <w:rsid w:val="00CE3BB1"/>
    <w:rsid w:val="00CE750E"/>
    <w:rsid w:val="00CF22F7"/>
    <w:rsid w:val="00CF31DE"/>
    <w:rsid w:val="00CF7AF7"/>
    <w:rsid w:val="00D02CDE"/>
    <w:rsid w:val="00D11D11"/>
    <w:rsid w:val="00D14EB1"/>
    <w:rsid w:val="00D16CA1"/>
    <w:rsid w:val="00D2072E"/>
    <w:rsid w:val="00D233C7"/>
    <w:rsid w:val="00D2763E"/>
    <w:rsid w:val="00D35697"/>
    <w:rsid w:val="00D4017B"/>
    <w:rsid w:val="00D423B1"/>
    <w:rsid w:val="00D4538D"/>
    <w:rsid w:val="00D4614C"/>
    <w:rsid w:val="00D507D5"/>
    <w:rsid w:val="00D5430F"/>
    <w:rsid w:val="00D54CB6"/>
    <w:rsid w:val="00D564F1"/>
    <w:rsid w:val="00D61F6C"/>
    <w:rsid w:val="00D627F3"/>
    <w:rsid w:val="00D64A2A"/>
    <w:rsid w:val="00D65E2C"/>
    <w:rsid w:val="00D66060"/>
    <w:rsid w:val="00D67189"/>
    <w:rsid w:val="00D704F0"/>
    <w:rsid w:val="00D82BAD"/>
    <w:rsid w:val="00D8365B"/>
    <w:rsid w:val="00D90CF2"/>
    <w:rsid w:val="00D9348D"/>
    <w:rsid w:val="00D97EF0"/>
    <w:rsid w:val="00DA1ADA"/>
    <w:rsid w:val="00DA4E79"/>
    <w:rsid w:val="00DA78DE"/>
    <w:rsid w:val="00DB23E5"/>
    <w:rsid w:val="00DB48F6"/>
    <w:rsid w:val="00DB598B"/>
    <w:rsid w:val="00DB7E1A"/>
    <w:rsid w:val="00DC12B4"/>
    <w:rsid w:val="00DC12E3"/>
    <w:rsid w:val="00DD024E"/>
    <w:rsid w:val="00DD0F8C"/>
    <w:rsid w:val="00DD5793"/>
    <w:rsid w:val="00DD5C1F"/>
    <w:rsid w:val="00DD7D6D"/>
    <w:rsid w:val="00DE1CC6"/>
    <w:rsid w:val="00DE50DD"/>
    <w:rsid w:val="00DF14B8"/>
    <w:rsid w:val="00E0249F"/>
    <w:rsid w:val="00E061C6"/>
    <w:rsid w:val="00E065B3"/>
    <w:rsid w:val="00E06755"/>
    <w:rsid w:val="00E07978"/>
    <w:rsid w:val="00E11E71"/>
    <w:rsid w:val="00E11F92"/>
    <w:rsid w:val="00E14CA4"/>
    <w:rsid w:val="00E14F37"/>
    <w:rsid w:val="00E21B52"/>
    <w:rsid w:val="00E231D8"/>
    <w:rsid w:val="00E25659"/>
    <w:rsid w:val="00E271E1"/>
    <w:rsid w:val="00E3022D"/>
    <w:rsid w:val="00E36331"/>
    <w:rsid w:val="00E40866"/>
    <w:rsid w:val="00E51448"/>
    <w:rsid w:val="00E61697"/>
    <w:rsid w:val="00E624DE"/>
    <w:rsid w:val="00E66CFD"/>
    <w:rsid w:val="00E670AB"/>
    <w:rsid w:val="00E721EC"/>
    <w:rsid w:val="00E7311B"/>
    <w:rsid w:val="00E7547E"/>
    <w:rsid w:val="00E75633"/>
    <w:rsid w:val="00E76E1D"/>
    <w:rsid w:val="00E83EE3"/>
    <w:rsid w:val="00E85CB8"/>
    <w:rsid w:val="00E86C30"/>
    <w:rsid w:val="00E90791"/>
    <w:rsid w:val="00E90C30"/>
    <w:rsid w:val="00E920F5"/>
    <w:rsid w:val="00E95AD8"/>
    <w:rsid w:val="00EA273E"/>
    <w:rsid w:val="00EA5BBF"/>
    <w:rsid w:val="00EA6AD9"/>
    <w:rsid w:val="00EB04D6"/>
    <w:rsid w:val="00EB7CE6"/>
    <w:rsid w:val="00ED0429"/>
    <w:rsid w:val="00ED2065"/>
    <w:rsid w:val="00ED4D34"/>
    <w:rsid w:val="00ED5548"/>
    <w:rsid w:val="00EE296A"/>
    <w:rsid w:val="00EE3D6F"/>
    <w:rsid w:val="00F039CD"/>
    <w:rsid w:val="00F16F74"/>
    <w:rsid w:val="00F17458"/>
    <w:rsid w:val="00F22391"/>
    <w:rsid w:val="00F22FC9"/>
    <w:rsid w:val="00F245BA"/>
    <w:rsid w:val="00F27895"/>
    <w:rsid w:val="00F4079D"/>
    <w:rsid w:val="00F420E5"/>
    <w:rsid w:val="00F42C63"/>
    <w:rsid w:val="00F5150F"/>
    <w:rsid w:val="00F52016"/>
    <w:rsid w:val="00F65C85"/>
    <w:rsid w:val="00F67581"/>
    <w:rsid w:val="00F73661"/>
    <w:rsid w:val="00F73DA3"/>
    <w:rsid w:val="00F8148E"/>
    <w:rsid w:val="00F84EC1"/>
    <w:rsid w:val="00F85F59"/>
    <w:rsid w:val="00F87F2E"/>
    <w:rsid w:val="00F97CB4"/>
    <w:rsid w:val="00FA282F"/>
    <w:rsid w:val="00FA3CFC"/>
    <w:rsid w:val="00FB00FA"/>
    <w:rsid w:val="00FB7F85"/>
    <w:rsid w:val="00FC0A5F"/>
    <w:rsid w:val="00FC1C13"/>
    <w:rsid w:val="00FC64BC"/>
    <w:rsid w:val="00FD0295"/>
    <w:rsid w:val="00FD0AD6"/>
    <w:rsid w:val="00FD1DAD"/>
    <w:rsid w:val="00FD1DCF"/>
    <w:rsid w:val="00FD52BF"/>
    <w:rsid w:val="00FE1DAA"/>
    <w:rsid w:val="00FE28F8"/>
    <w:rsid w:val="00FE2964"/>
    <w:rsid w:val="00FE3B6B"/>
    <w:rsid w:val="00FE5D87"/>
    <w:rsid w:val="00FF2399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821E-D8D8-4486-91D3-06E5415BC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16</TotalTime>
  <Pages>2</Pages>
  <Words>251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29</cp:revision>
  <cp:lastPrinted>2020-03-16T12:28:00Z</cp:lastPrinted>
  <dcterms:created xsi:type="dcterms:W3CDTF">2021-05-17T18:48:00Z</dcterms:created>
  <dcterms:modified xsi:type="dcterms:W3CDTF">2021-05-17T19:05:00Z</dcterms:modified>
</cp:coreProperties>
</file>